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7B7A6" w14:textId="77777777" w:rsidR="00F647BE" w:rsidRDefault="00F647BE" w:rsidP="00F647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CURWEN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05FD3B24" w14:textId="77777777" w:rsidR="00F647BE" w:rsidRDefault="00F647BE" w:rsidP="00F647BE">
      <w:pPr>
        <w:pStyle w:val="NoSpacing"/>
        <w:rPr>
          <w:rFonts w:eastAsia="Times New Roman" w:cs="Times New Roman"/>
          <w:szCs w:val="24"/>
        </w:rPr>
      </w:pPr>
    </w:p>
    <w:p w14:paraId="5ED293C4" w14:textId="77777777" w:rsidR="00F647BE" w:rsidRDefault="00F647BE" w:rsidP="00F647BE">
      <w:pPr>
        <w:pStyle w:val="NoSpacing"/>
        <w:rPr>
          <w:rFonts w:eastAsia="Times New Roman" w:cs="Times New Roman"/>
          <w:szCs w:val="24"/>
        </w:rPr>
      </w:pPr>
    </w:p>
    <w:p w14:paraId="4F7BAF2D" w14:textId="77777777" w:rsidR="00F647BE" w:rsidRDefault="00F647BE" w:rsidP="00F647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Aug.1484</w:t>
      </w:r>
      <w:r>
        <w:rPr>
          <w:rFonts w:eastAsia="Times New Roman" w:cs="Times New Roman"/>
          <w:szCs w:val="24"/>
        </w:rPr>
        <w:tab/>
        <w:t>Henry Key, Rector of Wallington, Hertfordshire(q.v.), bequeathed him 40s.</w:t>
      </w:r>
    </w:p>
    <w:p w14:paraId="56FC3D8B" w14:textId="77777777" w:rsidR="00F647BE" w:rsidRDefault="00F647BE" w:rsidP="00F647B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25D1E26D" w14:textId="77777777" w:rsidR="00F647BE" w:rsidRDefault="00F647BE" w:rsidP="00F647B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pp.324-6)</w:t>
      </w:r>
    </w:p>
    <w:p w14:paraId="7FE83CC5" w14:textId="77777777" w:rsidR="00F647BE" w:rsidRDefault="00F647BE" w:rsidP="00F647BE">
      <w:pPr>
        <w:pStyle w:val="NoSpacing"/>
        <w:rPr>
          <w:rFonts w:eastAsia="Times New Roman" w:cs="Times New Roman"/>
          <w:szCs w:val="24"/>
        </w:rPr>
      </w:pPr>
    </w:p>
    <w:p w14:paraId="0B705538" w14:textId="77777777" w:rsidR="00F647BE" w:rsidRDefault="00F647BE" w:rsidP="00F647BE">
      <w:pPr>
        <w:pStyle w:val="NoSpacing"/>
        <w:rPr>
          <w:rFonts w:eastAsia="Times New Roman" w:cs="Times New Roman"/>
          <w:szCs w:val="24"/>
        </w:rPr>
      </w:pPr>
    </w:p>
    <w:p w14:paraId="6F81FE5D" w14:textId="77777777" w:rsidR="00F647BE" w:rsidRDefault="00F647BE" w:rsidP="00F647B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June 2023</w:t>
      </w:r>
    </w:p>
    <w:p w14:paraId="2CD003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2B919" w14:textId="77777777" w:rsidR="00F647BE" w:rsidRDefault="00F647BE" w:rsidP="009139A6">
      <w:r>
        <w:separator/>
      </w:r>
    </w:p>
  </w:endnote>
  <w:endnote w:type="continuationSeparator" w:id="0">
    <w:p w14:paraId="57E27378" w14:textId="77777777" w:rsidR="00F647BE" w:rsidRDefault="00F647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7F6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06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68C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8D2B" w14:textId="77777777" w:rsidR="00F647BE" w:rsidRDefault="00F647BE" w:rsidP="009139A6">
      <w:r>
        <w:separator/>
      </w:r>
    </w:p>
  </w:footnote>
  <w:footnote w:type="continuationSeparator" w:id="0">
    <w:p w14:paraId="741F25CB" w14:textId="77777777" w:rsidR="00F647BE" w:rsidRDefault="00F647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04D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DE0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53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B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4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4F2A0"/>
  <w15:chartTrackingRefBased/>
  <w15:docId w15:val="{4A5FC9AA-5A00-487A-A16E-793E9A6D5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2023-06-06T20:43:00Z</dcterms:created>
  <dcterms:modified xsi:type="dcterms:W3CDTF">2023-06-06T20:43:00Z</dcterms:modified>
</cp:coreProperties>
</file>